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88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7"/>
        <w:gridCol w:w="5072"/>
        <w:gridCol w:w="261"/>
        <w:gridCol w:w="1457"/>
        <w:gridCol w:w="453"/>
        <w:gridCol w:w="2530"/>
        <w:gridCol w:w="2310"/>
        <w:gridCol w:w="1358"/>
        <w:gridCol w:w="1360"/>
      </w:tblGrid>
      <w:tr w:rsidR="0067572D" w:rsidRPr="00515DE0" w:rsidTr="00E02B0C">
        <w:tc>
          <w:tcPr>
            <w:tcW w:w="155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72D" w:rsidRPr="00515DE0" w:rsidRDefault="0067572D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Приложение  </w:t>
            </w:r>
          </w:p>
          <w:p w:rsidR="0067572D" w:rsidRPr="00515DE0" w:rsidRDefault="0067572D" w:rsidP="00D319D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67572D" w:rsidRPr="00515DE0" w:rsidRDefault="0067572D" w:rsidP="00D319D2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Тверской области от  22.05.2018 № 447</w:t>
            </w:r>
          </w:p>
          <w:p w:rsidR="0067572D" w:rsidRDefault="0067572D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7572D" w:rsidRPr="007B42C9" w:rsidRDefault="0067572D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города Ржева Тверской области                                 </w:t>
            </w:r>
          </w:p>
          <w:p w:rsidR="0067572D" w:rsidRPr="007B42C9" w:rsidRDefault="0067572D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«Развитие туризма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8-2023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  <w:p w:rsidR="0067572D" w:rsidRPr="007B42C9" w:rsidRDefault="0067572D" w:rsidP="007B42C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67572D" w:rsidRDefault="0067572D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67572D" w:rsidRPr="007B42C9" w:rsidRDefault="0067572D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2018</w:t>
            </w: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67572D" w:rsidRPr="00515DE0" w:rsidRDefault="0067572D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7572D" w:rsidRPr="00231E7A" w:rsidTr="00E02B0C">
        <w:tc>
          <w:tcPr>
            <w:tcW w:w="787" w:type="dxa"/>
            <w:vMerge w:val="restart"/>
            <w:tcBorders>
              <w:top w:val="single" w:sz="4" w:space="0" w:color="auto"/>
            </w:tcBorders>
          </w:tcPr>
          <w:p w:rsidR="0067572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7572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7572D" w:rsidRPr="00526B9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</w:rPr>
              <w:t>№ п/п</w:t>
            </w:r>
          </w:p>
        </w:tc>
        <w:tc>
          <w:tcPr>
            <w:tcW w:w="5333" w:type="dxa"/>
            <w:gridSpan w:val="2"/>
            <w:vMerge w:val="restart"/>
            <w:tcBorders>
              <w:top w:val="single" w:sz="4" w:space="0" w:color="auto"/>
            </w:tcBorders>
          </w:tcPr>
          <w:p w:rsidR="0067572D" w:rsidRPr="00526B9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7572D" w:rsidRPr="00526B9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7572D" w:rsidRPr="00526B9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  <w:color w:val="00000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</w:tcBorders>
          </w:tcPr>
          <w:p w:rsidR="0067572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7572D" w:rsidRPr="00231E7A" w:rsidRDefault="0067572D" w:rsidP="00B03DDB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администратора муниципальной программы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</w:tcBorders>
          </w:tcPr>
          <w:p w:rsidR="0067572D" w:rsidRPr="00231E7A" w:rsidRDefault="0067572D" w:rsidP="00B03DDB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:rsidR="0067572D" w:rsidRPr="00231E7A" w:rsidRDefault="0067572D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должности, ф</w:t>
            </w:r>
            <w:r w:rsidRPr="00231E7A">
              <w:rPr>
                <w:rFonts w:ascii="Times New Roman" w:hAnsi="Times New Roman"/>
              </w:rPr>
              <w:t xml:space="preserve">амилия и инициалы ответственного </w:t>
            </w:r>
            <w:r>
              <w:rPr>
                <w:rFonts w:ascii="Times New Roman" w:hAnsi="Times New Roman"/>
              </w:rPr>
              <w:t xml:space="preserve">исполнителя 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Текущий финансовый год</w:t>
            </w:r>
          </w:p>
        </w:tc>
      </w:tr>
      <w:tr w:rsidR="0067572D" w:rsidRPr="00231E7A" w:rsidTr="00E02B0C">
        <w:trPr>
          <w:trHeight w:val="1152"/>
        </w:trPr>
        <w:tc>
          <w:tcPr>
            <w:tcW w:w="787" w:type="dxa"/>
            <w:vMerge/>
          </w:tcPr>
          <w:p w:rsidR="0067572D" w:rsidRPr="00231E7A" w:rsidRDefault="0067572D" w:rsidP="00B03DDB">
            <w:pPr>
              <w:spacing w:after="0" w:line="240" w:lineRule="auto"/>
              <w:jc w:val="center"/>
            </w:pPr>
          </w:p>
        </w:tc>
        <w:tc>
          <w:tcPr>
            <w:tcW w:w="5333" w:type="dxa"/>
            <w:gridSpan w:val="2"/>
            <w:vMerge/>
          </w:tcPr>
          <w:p w:rsidR="0067572D" w:rsidRPr="00231E7A" w:rsidRDefault="0067572D" w:rsidP="00B03DDB">
            <w:pPr>
              <w:spacing w:after="0" w:line="240" w:lineRule="auto"/>
              <w:jc w:val="center"/>
            </w:pPr>
          </w:p>
        </w:tc>
        <w:tc>
          <w:tcPr>
            <w:tcW w:w="1910" w:type="dxa"/>
            <w:gridSpan w:val="2"/>
            <w:vMerge/>
          </w:tcPr>
          <w:p w:rsidR="0067572D" w:rsidRPr="00231E7A" w:rsidRDefault="0067572D" w:rsidP="00B03DDB">
            <w:pPr>
              <w:spacing w:after="0" w:line="240" w:lineRule="auto"/>
              <w:jc w:val="center"/>
            </w:pPr>
          </w:p>
        </w:tc>
        <w:tc>
          <w:tcPr>
            <w:tcW w:w="2530" w:type="dxa"/>
            <w:vMerge/>
          </w:tcPr>
          <w:p w:rsidR="0067572D" w:rsidRPr="00231E7A" w:rsidRDefault="0067572D" w:rsidP="00B03DDB">
            <w:pPr>
              <w:spacing w:after="0" w:line="240" w:lineRule="auto"/>
              <w:jc w:val="center"/>
            </w:pPr>
          </w:p>
        </w:tc>
        <w:tc>
          <w:tcPr>
            <w:tcW w:w="2310" w:type="dxa"/>
            <w:vMerge/>
          </w:tcPr>
          <w:p w:rsidR="0067572D" w:rsidRPr="00231E7A" w:rsidRDefault="0067572D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Срок начала выполнения</w:t>
            </w:r>
          </w:p>
        </w:tc>
        <w:tc>
          <w:tcPr>
            <w:tcW w:w="1360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Срок окончания выполнения</w:t>
            </w:r>
          </w:p>
        </w:tc>
      </w:tr>
      <w:tr w:rsidR="0067572D" w:rsidRPr="00231E7A" w:rsidTr="00E02B0C">
        <w:tc>
          <w:tcPr>
            <w:tcW w:w="15588" w:type="dxa"/>
            <w:gridSpan w:val="9"/>
          </w:tcPr>
          <w:p w:rsidR="0067572D" w:rsidRPr="00DE2BC5" w:rsidRDefault="0067572D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Цель 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>а Ржева Тверской области» 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  <w:r w:rsidRPr="00DE2BC5">
              <w:rPr>
                <w:rFonts w:ascii="Times New Roman" w:hAnsi="Times New Roman"/>
              </w:rPr>
              <w:t xml:space="preserve"> </w:t>
            </w:r>
          </w:p>
          <w:p w:rsidR="0067572D" w:rsidRPr="00B86BCE" w:rsidRDefault="0067572D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86B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«Создание на территории города Ржева Тверской области комфортной туристской среды, направленной на повышение конкурентной способности на туристском рынке»</w:t>
            </w:r>
          </w:p>
        </w:tc>
      </w:tr>
      <w:tr w:rsidR="0067572D" w:rsidRPr="00231E7A" w:rsidTr="00E02B0C">
        <w:tc>
          <w:tcPr>
            <w:tcW w:w="15588" w:type="dxa"/>
            <w:gridSpan w:val="9"/>
            <w:shd w:val="clear" w:color="auto" w:fill="FFFF99"/>
          </w:tcPr>
          <w:p w:rsidR="0067572D" w:rsidRPr="00B86BCE" w:rsidRDefault="0067572D" w:rsidP="00B86BC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F4">
              <w:rPr>
                <w:rFonts w:ascii="Times New Roman" w:hAnsi="Times New Roman"/>
                <w:b/>
                <w:bCs/>
              </w:rPr>
              <w:t>Выполнение Подпрограммы  1</w:t>
            </w:r>
            <w:r w:rsidRPr="00FD6CF4">
              <w:rPr>
                <w:rFonts w:ascii="Times New Roman" w:hAnsi="Times New Roman"/>
              </w:rPr>
              <w:t xml:space="preserve"> </w:t>
            </w:r>
            <w:r w:rsidRPr="00FD6CF4">
              <w:rPr>
                <w:rFonts w:ascii="Times New Roman" w:hAnsi="Times New Roman"/>
                <w:b/>
                <w:bCs/>
              </w:rPr>
              <w:t xml:space="preserve"> </w:t>
            </w:r>
            <w:r w:rsidRPr="00B86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«Создание в городе Ржеве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комфортной среды для туристов </w:t>
            </w:r>
            <w:r w:rsidRPr="00B86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 экскурсантов»</w:t>
            </w:r>
          </w:p>
        </w:tc>
      </w:tr>
      <w:tr w:rsidR="0067572D" w:rsidRPr="00231E7A" w:rsidTr="000C6952">
        <w:trPr>
          <w:trHeight w:val="1160"/>
        </w:trPr>
        <w:tc>
          <w:tcPr>
            <w:tcW w:w="787" w:type="dxa"/>
          </w:tcPr>
          <w:p w:rsidR="0067572D" w:rsidRPr="00FD6CF4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67572D" w:rsidRPr="008B61C8" w:rsidRDefault="0067572D" w:rsidP="00B86BCE">
            <w:pPr>
              <w:rPr>
                <w:rFonts w:ascii="Times New Roman" w:hAnsi="Times New Roman"/>
                <w:b/>
                <w:bCs/>
              </w:rPr>
            </w:pPr>
            <w:r w:rsidRPr="008B61C8">
              <w:rPr>
                <w:rFonts w:ascii="Times New Roman" w:hAnsi="Times New Roman"/>
                <w:b/>
              </w:rPr>
              <w:t>З</w:t>
            </w:r>
            <w:r w:rsidRPr="008B61C8">
              <w:rPr>
                <w:rFonts w:ascii="Times New Roman" w:hAnsi="Times New Roman"/>
                <w:b/>
                <w:bCs/>
              </w:rPr>
              <w:t>адача 1 «Содействие созданию инфраструктуры по наиболее значимым направлениям развития туризма в городе Ржеве Тверской области»</w:t>
            </w:r>
          </w:p>
        </w:tc>
        <w:tc>
          <w:tcPr>
            <w:tcW w:w="1718" w:type="dxa"/>
            <w:gridSpan w:val="2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3" w:type="dxa"/>
            <w:gridSpan w:val="2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7572D" w:rsidRPr="00231E7A" w:rsidTr="000C6952">
        <w:tc>
          <w:tcPr>
            <w:tcW w:w="787" w:type="dxa"/>
          </w:tcPr>
          <w:p w:rsidR="0067572D" w:rsidRPr="00FD6CF4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1.</w:t>
            </w:r>
          </w:p>
        </w:tc>
        <w:tc>
          <w:tcPr>
            <w:tcW w:w="5072" w:type="dxa"/>
          </w:tcPr>
          <w:p w:rsidR="0067572D" w:rsidRPr="00074E3E" w:rsidRDefault="0067572D" w:rsidP="00B03DDB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074E3E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</w:p>
          <w:p w:rsidR="0067572D" w:rsidRPr="008B61C8" w:rsidRDefault="0067572D" w:rsidP="00B03DDB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8B61C8">
              <w:rPr>
                <w:rFonts w:ascii="Times New Roman" w:hAnsi="Times New Roman"/>
                <w:bCs/>
                <w:iCs/>
              </w:rPr>
              <w:t>«Расходы на содействие развитию малого и среднего предпринимательства в сфере туризма за счет средств местного бюджета»</w:t>
            </w:r>
          </w:p>
        </w:tc>
        <w:tc>
          <w:tcPr>
            <w:tcW w:w="1718" w:type="dxa"/>
            <w:gridSpan w:val="2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983" w:type="dxa"/>
            <w:gridSpan w:val="2"/>
          </w:tcPr>
          <w:p w:rsidR="0067572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</w:rPr>
              <w:t>,</w:t>
            </w:r>
          </w:p>
          <w:p w:rsidR="0067572D" w:rsidRPr="00186D1E" w:rsidRDefault="0067572D" w:rsidP="00186D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67572D" w:rsidRDefault="0067572D" w:rsidP="00186D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Начальник отдела молодежной политики и туризма </w:t>
            </w:r>
          </w:p>
          <w:p w:rsidR="0067572D" w:rsidRDefault="0067572D" w:rsidP="00186D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Каменская,</w:t>
            </w:r>
          </w:p>
          <w:p w:rsidR="0067572D" w:rsidRDefault="0067572D" w:rsidP="00186D1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Аверчева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  <w:p w:rsidR="0067572D" w:rsidRPr="00231E7A" w:rsidRDefault="0067572D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01.08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67572D" w:rsidRPr="00231E7A" w:rsidTr="000C6952">
        <w:tc>
          <w:tcPr>
            <w:tcW w:w="787" w:type="dxa"/>
          </w:tcPr>
          <w:p w:rsidR="0067572D" w:rsidRPr="00FD6CF4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2.</w:t>
            </w:r>
          </w:p>
        </w:tc>
        <w:tc>
          <w:tcPr>
            <w:tcW w:w="5072" w:type="dxa"/>
          </w:tcPr>
          <w:p w:rsidR="0067572D" w:rsidRDefault="0067572D" w:rsidP="008B61C8">
            <w:pPr>
              <w:spacing w:after="0" w:line="240" w:lineRule="auto"/>
              <w:rPr>
                <w:rFonts w:ascii="Times New Roman" w:hAnsi="Times New Roman"/>
              </w:rPr>
            </w:pPr>
            <w:r w:rsidRPr="00074E3E">
              <w:rPr>
                <w:rFonts w:ascii="Times New Roman" w:hAnsi="Times New Roman"/>
                <w:b/>
                <w:bCs/>
              </w:rPr>
              <w:t>Административное мероприятие 1.002</w:t>
            </w:r>
            <w:r w:rsidRPr="008B61C8">
              <w:rPr>
                <w:rFonts w:ascii="Times New Roman" w:hAnsi="Times New Roman"/>
                <w:b/>
                <w:bCs/>
              </w:rPr>
              <w:t xml:space="preserve"> </w:t>
            </w:r>
            <w:r w:rsidRPr="008B61C8">
              <w:rPr>
                <w:rFonts w:ascii="Times New Roman" w:hAnsi="Times New Roman"/>
                <w:bCs/>
                <w:iCs/>
              </w:rPr>
              <w:t>«</w:t>
            </w:r>
            <w:r w:rsidRPr="008B61C8">
              <w:rPr>
                <w:rFonts w:ascii="Times New Roman" w:hAnsi="Times New Roman"/>
              </w:rPr>
              <w:t>Содействие созданию объектов туристического показа</w:t>
            </w:r>
            <w:r>
              <w:rPr>
                <w:rFonts w:ascii="Times New Roman" w:hAnsi="Times New Roman"/>
              </w:rPr>
              <w:t xml:space="preserve"> на территории  </w:t>
            </w:r>
            <w:r w:rsidRPr="008B61C8">
              <w:rPr>
                <w:rFonts w:ascii="Times New Roman" w:hAnsi="Times New Roman"/>
              </w:rPr>
              <w:t>города Ржева Тверской области»</w:t>
            </w:r>
          </w:p>
          <w:p w:rsidR="0067572D" w:rsidRPr="008B61C8" w:rsidRDefault="0067572D" w:rsidP="008B61C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718" w:type="dxa"/>
            <w:gridSpan w:val="2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983" w:type="dxa"/>
            <w:gridSpan w:val="2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67572D" w:rsidRDefault="0067572D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7572D" w:rsidRPr="00231E7A" w:rsidRDefault="0067572D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</w:t>
            </w:r>
          </w:p>
        </w:tc>
        <w:tc>
          <w:tcPr>
            <w:tcW w:w="1358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67572D" w:rsidRPr="00231E7A" w:rsidTr="00186D1E">
        <w:trPr>
          <w:trHeight w:val="709"/>
        </w:trPr>
        <w:tc>
          <w:tcPr>
            <w:tcW w:w="787" w:type="dxa"/>
          </w:tcPr>
          <w:p w:rsidR="0067572D" w:rsidRPr="00FD6CF4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67572D" w:rsidRPr="008B61C8" w:rsidRDefault="0067572D" w:rsidP="00186D1E">
            <w:pPr>
              <w:spacing w:after="0" w:line="240" w:lineRule="auto"/>
              <w:ind w:hanging="17"/>
              <w:rPr>
                <w:rFonts w:ascii="Times New Roman" w:hAnsi="Times New Roman"/>
                <w:b/>
                <w:bCs/>
              </w:rPr>
            </w:pPr>
            <w:r w:rsidRPr="008B61C8">
              <w:rPr>
                <w:rFonts w:ascii="Times New Roman" w:hAnsi="Times New Roman"/>
                <w:b/>
                <w:bCs/>
              </w:rPr>
              <w:t>Задача 2    «Создание условий для создания и развития объектов туристского показа в городе Ржеве Тверской области»</w:t>
            </w:r>
          </w:p>
        </w:tc>
        <w:tc>
          <w:tcPr>
            <w:tcW w:w="1718" w:type="dxa"/>
            <w:gridSpan w:val="2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3" w:type="dxa"/>
            <w:gridSpan w:val="2"/>
          </w:tcPr>
          <w:p w:rsidR="0067572D" w:rsidRDefault="0067572D" w:rsidP="00B03DDB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67572D" w:rsidRDefault="0067572D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7572D" w:rsidRPr="00231E7A" w:rsidTr="000C6952">
        <w:tc>
          <w:tcPr>
            <w:tcW w:w="787" w:type="dxa"/>
          </w:tcPr>
          <w:p w:rsidR="0067572D" w:rsidRPr="00FD6CF4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3.</w:t>
            </w:r>
          </w:p>
        </w:tc>
        <w:tc>
          <w:tcPr>
            <w:tcW w:w="5072" w:type="dxa"/>
          </w:tcPr>
          <w:p w:rsidR="0067572D" w:rsidRPr="00622F89" w:rsidRDefault="0067572D" w:rsidP="00622F8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74E3E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2.001</w:t>
            </w:r>
            <w:r w:rsidRPr="007441BD">
              <w:rPr>
                <w:rFonts w:ascii="Times New Roman" w:hAnsi="Times New Roman"/>
                <w:b/>
                <w:bCs/>
                <w:iCs/>
              </w:rPr>
              <w:t xml:space="preserve">  </w:t>
            </w:r>
            <w:r w:rsidRPr="007441BD">
              <w:rPr>
                <w:rFonts w:ascii="Times New Roman" w:hAnsi="Times New Roman"/>
                <w:bCs/>
                <w:iCs/>
              </w:rPr>
              <w:t>«</w:t>
            </w:r>
            <w:r w:rsidRPr="007441BD">
              <w:rPr>
                <w:rFonts w:ascii="Times New Roman" w:hAnsi="Times New Roman"/>
              </w:rPr>
              <w:t>Содействие в разработке и организации туристско-экскурсионных маршрутов»</w:t>
            </w:r>
          </w:p>
        </w:tc>
        <w:tc>
          <w:tcPr>
            <w:tcW w:w="1718" w:type="dxa"/>
            <w:gridSpan w:val="2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983" w:type="dxa"/>
            <w:gridSpan w:val="2"/>
          </w:tcPr>
          <w:p w:rsidR="0067572D" w:rsidRDefault="0067572D" w:rsidP="00101B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67572D" w:rsidRDefault="0067572D" w:rsidP="00101B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  <w:p w:rsidR="0067572D" w:rsidRDefault="0067572D" w:rsidP="00101BFB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67572D" w:rsidRDefault="0067572D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7572D" w:rsidRDefault="0067572D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Каменская,</w:t>
            </w:r>
          </w:p>
          <w:p w:rsidR="0067572D" w:rsidRDefault="0067572D" w:rsidP="00AB53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Аверчева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  <w:p w:rsidR="0067572D" w:rsidRDefault="0067572D" w:rsidP="00FD6CF4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67572D" w:rsidRPr="00231E7A" w:rsidRDefault="0067572D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67572D" w:rsidRPr="00231E7A" w:rsidRDefault="0067572D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67572D" w:rsidRPr="00231E7A" w:rsidTr="000C6952">
        <w:trPr>
          <w:trHeight w:val="852"/>
        </w:trPr>
        <w:tc>
          <w:tcPr>
            <w:tcW w:w="787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072" w:type="dxa"/>
          </w:tcPr>
          <w:p w:rsidR="0067572D" w:rsidRPr="00074E3E" w:rsidRDefault="0067572D" w:rsidP="00622F8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74E3E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2.002</w:t>
            </w:r>
          </w:p>
          <w:p w:rsidR="0067572D" w:rsidRPr="007441BD" w:rsidRDefault="0067572D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7441BD">
              <w:rPr>
                <w:rFonts w:ascii="Times New Roman" w:hAnsi="Times New Roman"/>
                <w:bCs/>
                <w:iCs/>
              </w:rPr>
              <w:t>«Выявление и привлечение народных художественных промыслов, имеющих предпосылки для развития на территории города Ржева,</w:t>
            </w:r>
            <w:r>
              <w:rPr>
                <w:rFonts w:ascii="Times New Roman" w:hAnsi="Times New Roman"/>
                <w:bCs/>
                <w:iCs/>
              </w:rPr>
              <w:t xml:space="preserve"> в туристский оборот»</w:t>
            </w:r>
            <w:r w:rsidRPr="007441B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18" w:type="dxa"/>
            <w:gridSpan w:val="2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983" w:type="dxa"/>
            <w:gridSpan w:val="2"/>
          </w:tcPr>
          <w:p w:rsidR="0067572D" w:rsidRPr="000E7E10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67572D" w:rsidRDefault="0067572D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7572D" w:rsidRDefault="0067572D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Д.И. Каменская</w:t>
            </w:r>
          </w:p>
        </w:tc>
        <w:tc>
          <w:tcPr>
            <w:tcW w:w="1358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67572D" w:rsidRPr="00231E7A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67572D" w:rsidRPr="00231E7A" w:rsidTr="000C6952">
        <w:trPr>
          <w:trHeight w:val="852"/>
        </w:trPr>
        <w:tc>
          <w:tcPr>
            <w:tcW w:w="787" w:type="dxa"/>
          </w:tcPr>
          <w:p w:rsidR="0067572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072" w:type="dxa"/>
          </w:tcPr>
          <w:p w:rsidR="0067572D" w:rsidRPr="00074E3E" w:rsidRDefault="0067572D" w:rsidP="00622F8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74E3E">
              <w:rPr>
                <w:rFonts w:ascii="Times New Roman" w:hAnsi="Times New Roman"/>
                <w:b/>
              </w:rPr>
              <w:t>М</w:t>
            </w:r>
            <w:r w:rsidRPr="00074E3E">
              <w:rPr>
                <w:rFonts w:ascii="Times New Roman" w:hAnsi="Times New Roman"/>
                <w:b/>
                <w:bCs/>
                <w:iCs/>
              </w:rPr>
              <w:t xml:space="preserve">ероприятие 2003 </w:t>
            </w:r>
          </w:p>
          <w:p w:rsidR="0067572D" w:rsidRPr="002905FD" w:rsidRDefault="0067572D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7441BD">
              <w:rPr>
                <w:rFonts w:ascii="Times New Roman" w:hAnsi="Times New Roman"/>
              </w:rPr>
              <w:t>«Расходы на создание условий для обеспечения услугами по организации досуга в сфере туризма за счет средств местного бюджета»</w:t>
            </w:r>
          </w:p>
        </w:tc>
        <w:tc>
          <w:tcPr>
            <w:tcW w:w="1718" w:type="dxa"/>
            <w:gridSpan w:val="2"/>
          </w:tcPr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983" w:type="dxa"/>
            <w:gridSpan w:val="2"/>
          </w:tcPr>
          <w:p w:rsidR="0067572D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67572D" w:rsidRPr="002905FD" w:rsidRDefault="0067572D" w:rsidP="00290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67572D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7572D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Каменская,</w:t>
            </w:r>
          </w:p>
          <w:p w:rsidR="0067572D" w:rsidRDefault="0067572D" w:rsidP="004D0CA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Аверчева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  <w:p w:rsidR="0067572D" w:rsidRDefault="0067572D" w:rsidP="004D0CAF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9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67572D" w:rsidRPr="00231E7A" w:rsidTr="000C6952">
        <w:trPr>
          <w:trHeight w:val="852"/>
        </w:trPr>
        <w:tc>
          <w:tcPr>
            <w:tcW w:w="787" w:type="dxa"/>
          </w:tcPr>
          <w:p w:rsidR="0067572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072" w:type="dxa"/>
          </w:tcPr>
          <w:p w:rsidR="0067572D" w:rsidRPr="007441BD" w:rsidRDefault="0067572D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074E3E">
              <w:rPr>
                <w:rFonts w:ascii="Times New Roman" w:hAnsi="Times New Roman"/>
                <w:b/>
              </w:rPr>
              <w:t>Административное мероприятие</w:t>
            </w:r>
            <w:r w:rsidRPr="00074E3E">
              <w:rPr>
                <w:rFonts w:ascii="Times New Roman" w:hAnsi="Times New Roman"/>
              </w:rPr>
              <w:t xml:space="preserve"> </w:t>
            </w:r>
            <w:r w:rsidRPr="00074E3E">
              <w:rPr>
                <w:rFonts w:ascii="Times New Roman" w:hAnsi="Times New Roman"/>
                <w:b/>
              </w:rPr>
              <w:t>2.004</w:t>
            </w:r>
            <w:r>
              <w:rPr>
                <w:rFonts w:ascii="Times New Roman" w:hAnsi="Times New Roman"/>
              </w:rPr>
              <w:t xml:space="preserve"> </w:t>
            </w:r>
            <w:r w:rsidRPr="007441BD">
              <w:rPr>
                <w:rFonts w:ascii="Times New Roman" w:hAnsi="Times New Roman"/>
              </w:rPr>
              <w:t>«Включение событийных мероприятий, проводимых на территории города Ржева в туристский кале</w:t>
            </w:r>
            <w:r>
              <w:rPr>
                <w:rFonts w:ascii="Times New Roman" w:hAnsi="Times New Roman"/>
              </w:rPr>
              <w:t>ндарь событий Тверской области»</w:t>
            </w:r>
          </w:p>
          <w:p w:rsidR="0067572D" w:rsidRPr="007441BD" w:rsidRDefault="0067572D" w:rsidP="00622F89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18" w:type="dxa"/>
            <w:gridSpan w:val="2"/>
          </w:tcPr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983" w:type="dxa"/>
            <w:gridSpan w:val="2"/>
          </w:tcPr>
          <w:p w:rsidR="0067572D" w:rsidRPr="000E7E10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67572D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7572D" w:rsidRDefault="0067572D" w:rsidP="004D0CA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Д.И. Каменская</w:t>
            </w:r>
          </w:p>
        </w:tc>
        <w:tc>
          <w:tcPr>
            <w:tcW w:w="1358" w:type="dxa"/>
          </w:tcPr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67572D" w:rsidRPr="00231E7A" w:rsidTr="000C6952">
        <w:trPr>
          <w:trHeight w:val="852"/>
        </w:trPr>
        <w:tc>
          <w:tcPr>
            <w:tcW w:w="787" w:type="dxa"/>
          </w:tcPr>
          <w:p w:rsidR="0067572D" w:rsidRDefault="0067572D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072" w:type="dxa"/>
          </w:tcPr>
          <w:p w:rsidR="0067572D" w:rsidRPr="00074E3E" w:rsidRDefault="0067572D" w:rsidP="00622F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4E3E">
              <w:rPr>
                <w:rFonts w:ascii="Times New Roman" w:hAnsi="Times New Roman"/>
                <w:b/>
              </w:rPr>
              <w:t xml:space="preserve">Мероприятие 2.005 </w:t>
            </w:r>
          </w:p>
          <w:p w:rsidR="0067572D" w:rsidRPr="007441BD" w:rsidRDefault="0067572D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7441BD">
              <w:rPr>
                <w:rFonts w:ascii="Times New Roman" w:hAnsi="Times New Roman"/>
              </w:rPr>
              <w:t>«Организация участия в профессиональных выставках представителей города Ржева и объектов туристской индустрии, расположенной на территории города Ржева»</w:t>
            </w:r>
          </w:p>
        </w:tc>
        <w:tc>
          <w:tcPr>
            <w:tcW w:w="1718" w:type="dxa"/>
            <w:gridSpan w:val="2"/>
          </w:tcPr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983" w:type="dxa"/>
            <w:gridSpan w:val="2"/>
          </w:tcPr>
          <w:p w:rsidR="0067572D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67572D" w:rsidRPr="002905FD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67572D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67572D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Каменская,</w:t>
            </w:r>
          </w:p>
          <w:p w:rsidR="0067572D" w:rsidRDefault="0067572D" w:rsidP="004D0CA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Аверчева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  <w:p w:rsidR="0067572D" w:rsidRDefault="0067572D" w:rsidP="004D0CAF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67572D" w:rsidRPr="00231E7A" w:rsidRDefault="0067572D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</w:tbl>
    <w:p w:rsidR="0067572D" w:rsidRPr="006A4DEF" w:rsidRDefault="0067572D" w:rsidP="00B03DDB">
      <w:pPr>
        <w:tabs>
          <w:tab w:val="left" w:pos="8085"/>
        </w:tabs>
        <w:spacing w:after="0" w:line="240" w:lineRule="auto"/>
      </w:pPr>
    </w:p>
    <w:sectPr w:rsidR="0067572D" w:rsidRPr="006A4DEF" w:rsidSect="003B1F8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72D" w:rsidRDefault="0067572D" w:rsidP="0007719B">
      <w:pPr>
        <w:spacing w:after="0" w:line="240" w:lineRule="auto"/>
      </w:pPr>
      <w:r>
        <w:separator/>
      </w:r>
    </w:p>
  </w:endnote>
  <w:endnote w:type="continuationSeparator" w:id="1">
    <w:p w:rsidR="0067572D" w:rsidRDefault="0067572D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72D" w:rsidRDefault="0067572D" w:rsidP="0007719B">
      <w:pPr>
        <w:spacing w:after="0" w:line="240" w:lineRule="auto"/>
      </w:pPr>
      <w:r>
        <w:separator/>
      </w:r>
    </w:p>
  </w:footnote>
  <w:footnote w:type="continuationSeparator" w:id="1">
    <w:p w:rsidR="0067572D" w:rsidRDefault="0067572D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20E8D"/>
    <w:rsid w:val="000213BC"/>
    <w:rsid w:val="00054D99"/>
    <w:rsid w:val="00056C84"/>
    <w:rsid w:val="00074E3E"/>
    <w:rsid w:val="0007719B"/>
    <w:rsid w:val="000C6952"/>
    <w:rsid w:val="000C7145"/>
    <w:rsid w:val="000E315D"/>
    <w:rsid w:val="000E7E10"/>
    <w:rsid w:val="00101BFB"/>
    <w:rsid w:val="001078F1"/>
    <w:rsid w:val="00123995"/>
    <w:rsid w:val="00134723"/>
    <w:rsid w:val="001513BF"/>
    <w:rsid w:val="00153178"/>
    <w:rsid w:val="00155455"/>
    <w:rsid w:val="00164AD5"/>
    <w:rsid w:val="00182C4D"/>
    <w:rsid w:val="00186D1E"/>
    <w:rsid w:val="00194D6B"/>
    <w:rsid w:val="001A4516"/>
    <w:rsid w:val="001D3B78"/>
    <w:rsid w:val="00231E7A"/>
    <w:rsid w:val="002335B4"/>
    <w:rsid w:val="00237FAE"/>
    <w:rsid w:val="0027364A"/>
    <w:rsid w:val="00273AAB"/>
    <w:rsid w:val="00280ED9"/>
    <w:rsid w:val="002905FD"/>
    <w:rsid w:val="002B0A6C"/>
    <w:rsid w:val="002B50B6"/>
    <w:rsid w:val="002C1F8F"/>
    <w:rsid w:val="002F4646"/>
    <w:rsid w:val="00337A8B"/>
    <w:rsid w:val="00363AA5"/>
    <w:rsid w:val="003B1F8B"/>
    <w:rsid w:val="003C0857"/>
    <w:rsid w:val="004150CF"/>
    <w:rsid w:val="0041709E"/>
    <w:rsid w:val="0043244F"/>
    <w:rsid w:val="00440DC6"/>
    <w:rsid w:val="00444C85"/>
    <w:rsid w:val="0046382D"/>
    <w:rsid w:val="00476377"/>
    <w:rsid w:val="004C41CB"/>
    <w:rsid w:val="004D0CAF"/>
    <w:rsid w:val="004D373C"/>
    <w:rsid w:val="004D67A9"/>
    <w:rsid w:val="004F7018"/>
    <w:rsid w:val="00507B62"/>
    <w:rsid w:val="00515DE0"/>
    <w:rsid w:val="00515F1A"/>
    <w:rsid w:val="00526B9D"/>
    <w:rsid w:val="0053010B"/>
    <w:rsid w:val="005452FE"/>
    <w:rsid w:val="0055143C"/>
    <w:rsid w:val="005912AA"/>
    <w:rsid w:val="005A7B70"/>
    <w:rsid w:val="005B7FF8"/>
    <w:rsid w:val="005C5855"/>
    <w:rsid w:val="00622F89"/>
    <w:rsid w:val="0063599A"/>
    <w:rsid w:val="006539C2"/>
    <w:rsid w:val="0065618A"/>
    <w:rsid w:val="0067572D"/>
    <w:rsid w:val="006A4DEF"/>
    <w:rsid w:val="006D2B8E"/>
    <w:rsid w:val="006D60CF"/>
    <w:rsid w:val="006F5BBA"/>
    <w:rsid w:val="007169B8"/>
    <w:rsid w:val="0074056F"/>
    <w:rsid w:val="00741AAF"/>
    <w:rsid w:val="007441BD"/>
    <w:rsid w:val="007574A8"/>
    <w:rsid w:val="00765C96"/>
    <w:rsid w:val="0079652A"/>
    <w:rsid w:val="007A23BE"/>
    <w:rsid w:val="007B42C9"/>
    <w:rsid w:val="00835D41"/>
    <w:rsid w:val="00850E92"/>
    <w:rsid w:val="008520CD"/>
    <w:rsid w:val="00873CCA"/>
    <w:rsid w:val="008844B9"/>
    <w:rsid w:val="008B61C8"/>
    <w:rsid w:val="008B7263"/>
    <w:rsid w:val="008E7B3A"/>
    <w:rsid w:val="008E7C84"/>
    <w:rsid w:val="00924A90"/>
    <w:rsid w:val="00926826"/>
    <w:rsid w:val="009570E4"/>
    <w:rsid w:val="00957B9D"/>
    <w:rsid w:val="00997B42"/>
    <w:rsid w:val="00A046C2"/>
    <w:rsid w:val="00A419D7"/>
    <w:rsid w:val="00A66C0C"/>
    <w:rsid w:val="00A67011"/>
    <w:rsid w:val="00A8418A"/>
    <w:rsid w:val="00AB39BA"/>
    <w:rsid w:val="00AB53F8"/>
    <w:rsid w:val="00AF7543"/>
    <w:rsid w:val="00B03DDB"/>
    <w:rsid w:val="00B3512B"/>
    <w:rsid w:val="00B86BCE"/>
    <w:rsid w:val="00BD7E67"/>
    <w:rsid w:val="00BF3A28"/>
    <w:rsid w:val="00C06F65"/>
    <w:rsid w:val="00C265AF"/>
    <w:rsid w:val="00C366BA"/>
    <w:rsid w:val="00C66856"/>
    <w:rsid w:val="00C7747D"/>
    <w:rsid w:val="00CA6D37"/>
    <w:rsid w:val="00CB62E6"/>
    <w:rsid w:val="00CD4F61"/>
    <w:rsid w:val="00CF1B05"/>
    <w:rsid w:val="00D319D2"/>
    <w:rsid w:val="00D322D2"/>
    <w:rsid w:val="00D4155E"/>
    <w:rsid w:val="00D735E6"/>
    <w:rsid w:val="00D855B7"/>
    <w:rsid w:val="00DA0DD3"/>
    <w:rsid w:val="00DC3707"/>
    <w:rsid w:val="00DC54E0"/>
    <w:rsid w:val="00DE1963"/>
    <w:rsid w:val="00DE2BC5"/>
    <w:rsid w:val="00E02B0C"/>
    <w:rsid w:val="00E03A05"/>
    <w:rsid w:val="00E14DCD"/>
    <w:rsid w:val="00E1508A"/>
    <w:rsid w:val="00E315D6"/>
    <w:rsid w:val="00E745D9"/>
    <w:rsid w:val="00E76692"/>
    <w:rsid w:val="00EE042A"/>
    <w:rsid w:val="00EF5F35"/>
    <w:rsid w:val="00F028CB"/>
    <w:rsid w:val="00F54737"/>
    <w:rsid w:val="00F80971"/>
    <w:rsid w:val="00F83BB0"/>
    <w:rsid w:val="00F93F93"/>
    <w:rsid w:val="00FA0DF0"/>
    <w:rsid w:val="00FC7F10"/>
    <w:rsid w:val="00FD6CF4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62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2</Pages>
  <Words>685</Words>
  <Characters>3910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27</cp:revision>
  <cp:lastPrinted>2018-03-02T15:52:00Z</cp:lastPrinted>
  <dcterms:created xsi:type="dcterms:W3CDTF">2018-01-23T11:50:00Z</dcterms:created>
  <dcterms:modified xsi:type="dcterms:W3CDTF">2018-06-01T06:31:00Z</dcterms:modified>
</cp:coreProperties>
</file>